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FFB" w:rsidRDefault="004E1FFB" w:rsidP="004A1AFA">
      <w:pPr>
        <w:jc w:val="center"/>
        <w:rPr>
          <w:sz w:val="28"/>
          <w:szCs w:val="28"/>
        </w:rPr>
      </w:pPr>
    </w:p>
    <w:p w:rsidR="004E1FFB" w:rsidRDefault="004E1FFB" w:rsidP="004A1AFA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4E1FFB" w:rsidRDefault="004E1FFB" w:rsidP="004A1AF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4E1FFB" w:rsidRDefault="004E1FFB" w:rsidP="004A1AFA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2017 г. по 31 декабря 2017г.</w:t>
      </w:r>
    </w:p>
    <w:p w:rsidR="004E1FFB" w:rsidRDefault="004E1FFB" w:rsidP="004A1AFA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4E1FFB">
        <w:tc>
          <w:tcPr>
            <w:tcW w:w="1384" w:type="dxa"/>
            <w:vMerge w:val="restart"/>
            <w:vAlign w:val="center"/>
          </w:tcPr>
          <w:p w:rsidR="004E1FFB" w:rsidRDefault="004E1FFB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4E1FFB" w:rsidRDefault="004E1FFB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4E1FFB" w:rsidRDefault="004E1FFB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4E1FFB" w:rsidRDefault="004E1FFB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4E1FFB" w:rsidRDefault="004E1FFB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4E1FFB" w:rsidRDefault="004E1FFB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4E1FFB" w:rsidRDefault="004E1FFB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4E1FFB" w:rsidRDefault="004E1FFB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4E1FFB" w:rsidRDefault="004E1FFB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E1FFB">
        <w:tc>
          <w:tcPr>
            <w:tcW w:w="1384" w:type="dxa"/>
            <w:vMerge/>
            <w:vAlign w:val="center"/>
          </w:tcPr>
          <w:p w:rsidR="004E1FFB" w:rsidRDefault="004E1FFB" w:rsidP="003F44FF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4E1FFB" w:rsidRDefault="004E1FFB" w:rsidP="003F44FF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4E1FFB" w:rsidRPr="005060A1" w:rsidRDefault="004E1FFB" w:rsidP="003F44FF">
            <w:pPr>
              <w:jc w:val="center"/>
              <w:rPr>
                <w:sz w:val="20"/>
                <w:szCs w:val="20"/>
                <w:lang w:eastAsia="en-US"/>
              </w:rPr>
            </w:pPr>
            <w:r w:rsidRPr="005060A1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4E1FFB" w:rsidRPr="005060A1" w:rsidRDefault="004E1FFB" w:rsidP="003F44FF">
            <w:pPr>
              <w:jc w:val="center"/>
              <w:rPr>
                <w:sz w:val="20"/>
                <w:szCs w:val="20"/>
                <w:lang w:eastAsia="en-US"/>
              </w:rPr>
            </w:pPr>
            <w:r w:rsidRPr="005060A1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4E1FFB" w:rsidRPr="005060A1" w:rsidRDefault="004E1FFB" w:rsidP="003F44FF">
            <w:pPr>
              <w:jc w:val="center"/>
              <w:rPr>
                <w:sz w:val="20"/>
                <w:szCs w:val="20"/>
                <w:lang w:eastAsia="en-US"/>
              </w:rPr>
            </w:pPr>
            <w:r w:rsidRPr="005060A1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4E1FFB" w:rsidRPr="005060A1" w:rsidRDefault="004E1FFB" w:rsidP="003F44FF">
            <w:pPr>
              <w:jc w:val="center"/>
              <w:rPr>
                <w:sz w:val="20"/>
                <w:szCs w:val="20"/>
                <w:lang w:eastAsia="en-US"/>
              </w:rPr>
            </w:pPr>
            <w:r w:rsidRPr="005060A1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4E1FFB" w:rsidRPr="005060A1" w:rsidRDefault="004E1FFB" w:rsidP="003F44FF">
            <w:pPr>
              <w:jc w:val="center"/>
              <w:rPr>
                <w:sz w:val="20"/>
                <w:szCs w:val="20"/>
                <w:lang w:eastAsia="en-US"/>
              </w:rPr>
            </w:pPr>
            <w:r w:rsidRPr="005060A1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4E1FFB" w:rsidRPr="005060A1" w:rsidRDefault="004E1FFB" w:rsidP="003F44FF">
            <w:pPr>
              <w:jc w:val="center"/>
              <w:rPr>
                <w:sz w:val="20"/>
                <w:szCs w:val="20"/>
                <w:lang w:eastAsia="en-US"/>
              </w:rPr>
            </w:pPr>
            <w:r w:rsidRPr="005060A1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4E1FFB" w:rsidRPr="005060A1" w:rsidRDefault="004E1FFB" w:rsidP="003F44FF">
            <w:pPr>
              <w:jc w:val="center"/>
              <w:rPr>
                <w:sz w:val="20"/>
                <w:szCs w:val="20"/>
                <w:lang w:eastAsia="en-US"/>
              </w:rPr>
            </w:pPr>
            <w:r w:rsidRPr="005060A1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4E1FFB" w:rsidRDefault="004E1FFB" w:rsidP="003F44FF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4E1FFB" w:rsidRDefault="004E1FFB" w:rsidP="003F44FF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4E1FFB" w:rsidRDefault="004E1FFB" w:rsidP="003F44FF">
            <w:pPr>
              <w:rPr>
                <w:lang w:eastAsia="en-US"/>
              </w:rPr>
            </w:pPr>
          </w:p>
        </w:tc>
      </w:tr>
      <w:tr w:rsidR="004E1FFB">
        <w:trPr>
          <w:trHeight w:val="1533"/>
        </w:trPr>
        <w:tc>
          <w:tcPr>
            <w:tcW w:w="1384" w:type="dxa"/>
          </w:tcPr>
          <w:p w:rsidR="004E1FFB" w:rsidRDefault="004E1FFB" w:rsidP="003F44FF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Остров</w:t>
            </w:r>
          </w:p>
          <w:p w:rsidR="004E1FFB" w:rsidRPr="005060A1" w:rsidRDefault="004E1FFB" w:rsidP="003F44FF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ская И.С.</w:t>
            </w:r>
          </w:p>
        </w:tc>
        <w:tc>
          <w:tcPr>
            <w:tcW w:w="1602" w:type="dxa"/>
          </w:tcPr>
          <w:p w:rsidR="004E1FFB" w:rsidRDefault="004E1FFB" w:rsidP="003F44FF">
            <w:pPr>
              <w:jc w:val="center"/>
              <w:rPr>
                <w:color w:val="333333"/>
                <w:lang w:eastAsia="en-US"/>
              </w:rPr>
            </w:pPr>
            <w:r w:rsidRPr="005060A1">
              <w:rPr>
                <w:color w:val="333333"/>
                <w:lang w:eastAsia="en-US"/>
              </w:rPr>
              <w:t xml:space="preserve">Директор МКОУ </w:t>
            </w:r>
            <w:r>
              <w:rPr>
                <w:color w:val="333333"/>
                <w:lang w:eastAsia="en-US"/>
              </w:rPr>
              <w:t>«Таяндин</w:t>
            </w:r>
          </w:p>
          <w:p w:rsidR="004E1FFB" w:rsidRPr="005060A1" w:rsidRDefault="004E1FFB" w:rsidP="003F44FF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ская</w:t>
            </w:r>
            <w:r w:rsidRPr="005060A1">
              <w:rPr>
                <w:color w:val="333333"/>
                <w:lang w:eastAsia="en-US"/>
              </w:rPr>
              <w:t xml:space="preserve"> СОШ</w:t>
            </w:r>
            <w:r>
              <w:rPr>
                <w:color w:val="333333"/>
                <w:lang w:eastAsia="en-US"/>
              </w:rPr>
              <w:t>»</w:t>
            </w:r>
          </w:p>
        </w:tc>
        <w:tc>
          <w:tcPr>
            <w:tcW w:w="1079" w:type="dxa"/>
          </w:tcPr>
          <w:p w:rsidR="004E1FFB" w:rsidRDefault="004E1FFB" w:rsidP="003F44FF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4E1FFB" w:rsidRPr="005060A1" w:rsidRDefault="004E1FFB" w:rsidP="0018161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 </w:t>
            </w:r>
          </w:p>
          <w:p w:rsidR="004E1FFB" w:rsidRPr="005060A1" w:rsidRDefault="004E1FFB" w:rsidP="003F44F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4E1FFB" w:rsidRPr="005060A1" w:rsidRDefault="004E1FFB" w:rsidP="00181618">
            <w:pPr>
              <w:rPr>
                <w:color w:val="333333"/>
                <w:lang w:eastAsia="en-US"/>
              </w:rPr>
            </w:pPr>
          </w:p>
          <w:p w:rsidR="004E1FFB" w:rsidRPr="005060A1" w:rsidRDefault="004E1FFB" w:rsidP="003F44F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4E1FFB" w:rsidRPr="005060A1" w:rsidRDefault="004E1FFB" w:rsidP="00181618">
            <w:pPr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4E1FFB" w:rsidRDefault="004E1FFB" w:rsidP="003F44FF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r w:rsidRPr="005060A1">
              <w:rPr>
                <w:color w:val="800000"/>
                <w:lang w:eastAsia="en-US"/>
              </w:rPr>
              <w:t>Земель</w:t>
            </w:r>
            <w:r>
              <w:rPr>
                <w:color w:val="800000"/>
                <w:lang w:eastAsia="en-US"/>
              </w:rPr>
              <w:t>-</w:t>
            </w:r>
            <w:r w:rsidRPr="005060A1">
              <w:rPr>
                <w:color w:val="800000"/>
                <w:lang w:eastAsia="en-US"/>
              </w:rPr>
              <w:t>н</w:t>
            </w:r>
            <w:r>
              <w:rPr>
                <w:color w:val="800000"/>
                <w:lang w:eastAsia="en-US"/>
              </w:rPr>
              <w:t xml:space="preserve">ый </w:t>
            </w:r>
            <w:r w:rsidRPr="005060A1">
              <w:rPr>
                <w:color w:val="800000"/>
                <w:lang w:eastAsia="en-US"/>
              </w:rPr>
              <w:t>участок</w:t>
            </w:r>
          </w:p>
          <w:p w:rsidR="004E1FFB" w:rsidRPr="005060A1" w:rsidRDefault="004E1FFB" w:rsidP="003F44FF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 жилой дом</w:t>
            </w:r>
          </w:p>
          <w:p w:rsidR="004E1FFB" w:rsidRPr="005060A1" w:rsidRDefault="004E1FFB" w:rsidP="003F44FF">
            <w:pPr>
              <w:rPr>
                <w:color w:val="800000"/>
                <w:lang w:eastAsia="en-US"/>
              </w:rPr>
            </w:pPr>
          </w:p>
          <w:p w:rsidR="004E1FFB" w:rsidRDefault="004E1FFB" w:rsidP="003F44FF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4E1FFB" w:rsidRDefault="004E1FFB" w:rsidP="003F44FF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2500</w:t>
            </w:r>
          </w:p>
          <w:p w:rsidR="004E1FFB" w:rsidRDefault="004E1FFB" w:rsidP="003F44FF">
            <w:pPr>
              <w:jc w:val="center"/>
              <w:rPr>
                <w:color w:val="333333"/>
                <w:lang w:eastAsia="en-US"/>
              </w:rPr>
            </w:pPr>
          </w:p>
          <w:p w:rsidR="004E1FFB" w:rsidRDefault="004E1FFB" w:rsidP="003F44FF">
            <w:pPr>
              <w:jc w:val="center"/>
              <w:rPr>
                <w:color w:val="333333"/>
                <w:lang w:eastAsia="en-US"/>
              </w:rPr>
            </w:pPr>
          </w:p>
          <w:p w:rsidR="004E1FFB" w:rsidRPr="005060A1" w:rsidRDefault="004E1FFB" w:rsidP="003F44FF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253,02</w:t>
            </w:r>
          </w:p>
        </w:tc>
        <w:tc>
          <w:tcPr>
            <w:tcW w:w="1080" w:type="dxa"/>
          </w:tcPr>
          <w:p w:rsidR="004E1FFB" w:rsidRDefault="004E1FFB" w:rsidP="003F44FF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4E1FFB" w:rsidRDefault="004E1FFB" w:rsidP="003F44FF">
            <w:pPr>
              <w:jc w:val="center"/>
              <w:rPr>
                <w:color w:val="333333"/>
                <w:lang w:eastAsia="en-US"/>
              </w:rPr>
            </w:pPr>
          </w:p>
          <w:p w:rsidR="004E1FFB" w:rsidRDefault="004E1FFB" w:rsidP="003F44FF">
            <w:pPr>
              <w:jc w:val="center"/>
              <w:rPr>
                <w:color w:val="333333"/>
                <w:lang w:eastAsia="en-US"/>
              </w:rPr>
            </w:pPr>
          </w:p>
          <w:p w:rsidR="004E1FFB" w:rsidRPr="005060A1" w:rsidRDefault="004E1FFB" w:rsidP="003F44FF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4E1FFB" w:rsidRDefault="004E1FFB" w:rsidP="00181618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4E1FFB" w:rsidRPr="005060A1" w:rsidRDefault="004E1FFB" w:rsidP="003F44FF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538975,49</w:t>
            </w:r>
          </w:p>
        </w:tc>
        <w:tc>
          <w:tcPr>
            <w:tcW w:w="1740" w:type="dxa"/>
          </w:tcPr>
          <w:p w:rsidR="004E1FFB" w:rsidRPr="005060A1" w:rsidRDefault="004E1FFB" w:rsidP="003F44FF">
            <w:pPr>
              <w:rPr>
                <w:color w:val="333333"/>
                <w:lang w:val="en-US" w:eastAsia="en-US"/>
              </w:rPr>
            </w:pPr>
          </w:p>
        </w:tc>
      </w:tr>
      <w:tr w:rsidR="004E1FFB">
        <w:tc>
          <w:tcPr>
            <w:tcW w:w="1384" w:type="dxa"/>
          </w:tcPr>
          <w:p w:rsidR="004E1FFB" w:rsidRDefault="004E1FFB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4E1FFB" w:rsidRPr="005060A1" w:rsidRDefault="004E1FFB" w:rsidP="003F44FF">
            <w:pPr>
              <w:jc w:val="center"/>
              <w:rPr>
                <w:color w:val="800000"/>
                <w:lang w:eastAsia="en-US"/>
              </w:rPr>
            </w:pPr>
            <w:r w:rsidRPr="005060A1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4E1FFB" w:rsidRPr="005060A1" w:rsidRDefault="004E1FFB" w:rsidP="003F44FF">
            <w:pPr>
              <w:rPr>
                <w:color w:val="800000"/>
                <w:lang w:eastAsia="en-US"/>
              </w:rPr>
            </w:pPr>
          </w:p>
          <w:p w:rsidR="004E1FFB" w:rsidRPr="005060A1" w:rsidRDefault="004E1FFB" w:rsidP="003F44FF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4E1FFB" w:rsidRPr="005060A1" w:rsidRDefault="004E1FFB" w:rsidP="003F44FF">
            <w:pPr>
              <w:rPr>
                <w:color w:val="800000"/>
                <w:lang w:eastAsia="en-US"/>
              </w:rPr>
            </w:pPr>
          </w:p>
          <w:p w:rsidR="004E1FFB" w:rsidRPr="005060A1" w:rsidRDefault="004E1FFB" w:rsidP="003F44FF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4E1FFB" w:rsidRPr="005060A1" w:rsidRDefault="004E1FFB" w:rsidP="003F44FF">
            <w:pPr>
              <w:rPr>
                <w:color w:val="800000"/>
                <w:lang w:eastAsia="en-US"/>
              </w:rPr>
            </w:pPr>
          </w:p>
          <w:p w:rsidR="004E1FFB" w:rsidRPr="005060A1" w:rsidRDefault="004E1FFB" w:rsidP="003F44FF">
            <w:pPr>
              <w:jc w:val="center"/>
              <w:rPr>
                <w:color w:val="800000"/>
                <w:lang w:eastAsia="en-US"/>
              </w:rPr>
            </w:pPr>
          </w:p>
          <w:p w:rsidR="004E1FFB" w:rsidRPr="005060A1" w:rsidRDefault="004E1FFB" w:rsidP="003F44FF">
            <w:pPr>
              <w:jc w:val="center"/>
              <w:rPr>
                <w:color w:val="800000"/>
                <w:lang w:eastAsia="en-US"/>
              </w:rPr>
            </w:pPr>
          </w:p>
          <w:p w:rsidR="004E1FFB" w:rsidRPr="005060A1" w:rsidRDefault="004E1FFB" w:rsidP="003F44FF">
            <w:pPr>
              <w:jc w:val="center"/>
              <w:rPr>
                <w:color w:val="800000"/>
                <w:lang w:eastAsia="en-US"/>
              </w:rPr>
            </w:pPr>
          </w:p>
          <w:p w:rsidR="004E1FFB" w:rsidRPr="005060A1" w:rsidRDefault="004E1FFB" w:rsidP="003F44FF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4E1FFB" w:rsidRPr="005060A1" w:rsidRDefault="004E1FFB" w:rsidP="00236F05">
            <w:pPr>
              <w:rPr>
                <w:color w:val="800000"/>
                <w:lang w:eastAsia="en-US"/>
              </w:rPr>
            </w:pPr>
          </w:p>
          <w:p w:rsidR="004E1FFB" w:rsidRPr="005060A1" w:rsidRDefault="004E1FFB" w:rsidP="003F44FF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4E1FFB" w:rsidRDefault="004E1FFB" w:rsidP="00236F0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r w:rsidRPr="005060A1">
              <w:rPr>
                <w:color w:val="800000"/>
                <w:lang w:eastAsia="en-US"/>
              </w:rPr>
              <w:t>Земель</w:t>
            </w:r>
            <w:r>
              <w:rPr>
                <w:color w:val="800000"/>
                <w:lang w:eastAsia="en-US"/>
              </w:rPr>
              <w:t>-</w:t>
            </w:r>
            <w:r w:rsidRPr="005060A1">
              <w:rPr>
                <w:color w:val="800000"/>
                <w:lang w:eastAsia="en-US"/>
              </w:rPr>
              <w:t>н</w:t>
            </w:r>
            <w:r>
              <w:rPr>
                <w:color w:val="800000"/>
                <w:lang w:eastAsia="en-US"/>
              </w:rPr>
              <w:t xml:space="preserve">ый </w:t>
            </w:r>
            <w:r w:rsidRPr="005060A1">
              <w:rPr>
                <w:color w:val="800000"/>
                <w:lang w:eastAsia="en-US"/>
              </w:rPr>
              <w:t>участок</w:t>
            </w:r>
          </w:p>
          <w:p w:rsidR="004E1FFB" w:rsidRPr="005060A1" w:rsidRDefault="004E1FFB" w:rsidP="00236F0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 жилой дом</w:t>
            </w:r>
          </w:p>
          <w:p w:rsidR="004E1FFB" w:rsidRPr="005060A1" w:rsidRDefault="004E1FFB" w:rsidP="003F44FF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4E1FFB" w:rsidRDefault="004E1FFB" w:rsidP="00236F05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2500</w:t>
            </w:r>
          </w:p>
          <w:p w:rsidR="004E1FFB" w:rsidRDefault="004E1FFB" w:rsidP="00236F05">
            <w:pPr>
              <w:jc w:val="center"/>
              <w:rPr>
                <w:color w:val="333333"/>
                <w:lang w:eastAsia="en-US"/>
              </w:rPr>
            </w:pPr>
          </w:p>
          <w:p w:rsidR="004E1FFB" w:rsidRDefault="004E1FFB" w:rsidP="00236F05">
            <w:pPr>
              <w:jc w:val="center"/>
              <w:rPr>
                <w:color w:val="333333"/>
                <w:lang w:eastAsia="en-US"/>
              </w:rPr>
            </w:pPr>
          </w:p>
          <w:p w:rsidR="004E1FFB" w:rsidRPr="005060A1" w:rsidRDefault="004E1FFB" w:rsidP="00236F05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333333"/>
                <w:lang w:eastAsia="en-US"/>
              </w:rPr>
              <w:t>253,02</w:t>
            </w:r>
          </w:p>
        </w:tc>
        <w:tc>
          <w:tcPr>
            <w:tcW w:w="1080" w:type="dxa"/>
          </w:tcPr>
          <w:p w:rsidR="004E1FFB" w:rsidRDefault="004E1FFB" w:rsidP="00236F05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4E1FFB" w:rsidRDefault="004E1FFB" w:rsidP="00236F05">
            <w:pPr>
              <w:jc w:val="center"/>
              <w:rPr>
                <w:color w:val="333333"/>
                <w:lang w:eastAsia="en-US"/>
              </w:rPr>
            </w:pPr>
          </w:p>
          <w:p w:rsidR="004E1FFB" w:rsidRDefault="004E1FFB" w:rsidP="00236F05">
            <w:pPr>
              <w:jc w:val="center"/>
              <w:rPr>
                <w:color w:val="333333"/>
                <w:lang w:eastAsia="en-US"/>
              </w:rPr>
            </w:pPr>
          </w:p>
          <w:p w:rsidR="004E1FFB" w:rsidRPr="005060A1" w:rsidRDefault="004E1FFB" w:rsidP="00236F05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4E1FFB" w:rsidRPr="005060A1" w:rsidRDefault="004E1FFB" w:rsidP="003F44FF">
            <w:pPr>
              <w:rPr>
                <w:color w:val="800000"/>
                <w:lang w:eastAsia="en-US"/>
              </w:rPr>
            </w:pPr>
            <w:r w:rsidRPr="005060A1">
              <w:rPr>
                <w:color w:val="800000"/>
                <w:lang w:eastAsia="en-US"/>
              </w:rPr>
              <w:t>Автомобиль легковой</w:t>
            </w:r>
            <w:r>
              <w:rPr>
                <w:color w:val="800000"/>
                <w:lang w:eastAsia="en-US"/>
              </w:rPr>
              <w:t>:</w:t>
            </w:r>
          </w:p>
          <w:p w:rsidR="004E1FFB" w:rsidRPr="005060A1" w:rsidRDefault="004E1FFB" w:rsidP="003F44FF">
            <w:pPr>
              <w:pStyle w:val="ListParagraph"/>
              <w:ind w:left="0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Рено Дастер</w:t>
            </w:r>
          </w:p>
          <w:p w:rsidR="004E1FFB" w:rsidRPr="005060A1" w:rsidRDefault="004E1FFB" w:rsidP="003F44FF">
            <w:pPr>
              <w:rPr>
                <w:color w:val="800000"/>
                <w:lang w:eastAsia="en-US"/>
              </w:rPr>
            </w:pPr>
            <w:r w:rsidRPr="005060A1">
              <w:rPr>
                <w:color w:val="800000"/>
                <w:lang w:eastAsia="en-US"/>
              </w:rPr>
              <w:t>Автомобиль грузовой</w:t>
            </w:r>
            <w:r>
              <w:rPr>
                <w:color w:val="800000"/>
                <w:lang w:eastAsia="en-US"/>
              </w:rPr>
              <w:t>:</w:t>
            </w:r>
          </w:p>
          <w:p w:rsidR="004E1FFB" w:rsidRPr="005060A1" w:rsidRDefault="004E1FFB" w:rsidP="003F44FF">
            <w:pPr>
              <w:pStyle w:val="ListParagraph"/>
              <w:ind w:left="0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ГАЗ САЖ 4509</w:t>
            </w:r>
          </w:p>
        </w:tc>
        <w:tc>
          <w:tcPr>
            <w:tcW w:w="1740" w:type="dxa"/>
          </w:tcPr>
          <w:p w:rsidR="004E1FFB" w:rsidRPr="005060A1" w:rsidRDefault="004E1FFB" w:rsidP="003F44FF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119042,14</w:t>
            </w:r>
          </w:p>
        </w:tc>
        <w:tc>
          <w:tcPr>
            <w:tcW w:w="1740" w:type="dxa"/>
          </w:tcPr>
          <w:p w:rsidR="004E1FFB" w:rsidRPr="005060A1" w:rsidRDefault="004E1FFB" w:rsidP="003F44FF">
            <w:pPr>
              <w:rPr>
                <w:color w:val="800000"/>
                <w:lang w:eastAsia="en-US"/>
              </w:rPr>
            </w:pPr>
          </w:p>
        </w:tc>
      </w:tr>
      <w:tr w:rsidR="004E1FFB">
        <w:tc>
          <w:tcPr>
            <w:tcW w:w="1384" w:type="dxa"/>
          </w:tcPr>
          <w:p w:rsidR="004E1FFB" w:rsidRDefault="004E1FFB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Сын</w:t>
            </w:r>
          </w:p>
        </w:tc>
        <w:tc>
          <w:tcPr>
            <w:tcW w:w="1602" w:type="dxa"/>
          </w:tcPr>
          <w:p w:rsidR="004E1FFB" w:rsidRPr="005060A1" w:rsidRDefault="004E1FFB" w:rsidP="003F44FF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4E1FFB" w:rsidRPr="005060A1" w:rsidRDefault="004E1FFB" w:rsidP="003F44FF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4E1FFB" w:rsidRPr="005060A1" w:rsidRDefault="004E1FFB" w:rsidP="003F44FF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4E1FFB" w:rsidRPr="005060A1" w:rsidRDefault="004E1FFB" w:rsidP="003F44FF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4E1FFB" w:rsidRPr="005060A1" w:rsidRDefault="004E1FFB" w:rsidP="00236F05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4E1FFB" w:rsidRDefault="004E1FFB" w:rsidP="00236F0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r w:rsidRPr="005060A1">
              <w:rPr>
                <w:color w:val="800000"/>
                <w:lang w:eastAsia="en-US"/>
              </w:rPr>
              <w:t>Земель</w:t>
            </w:r>
            <w:r>
              <w:rPr>
                <w:color w:val="800000"/>
                <w:lang w:eastAsia="en-US"/>
              </w:rPr>
              <w:t>-</w:t>
            </w:r>
            <w:r w:rsidRPr="005060A1">
              <w:rPr>
                <w:color w:val="800000"/>
                <w:lang w:eastAsia="en-US"/>
              </w:rPr>
              <w:t>н</w:t>
            </w:r>
            <w:r>
              <w:rPr>
                <w:color w:val="800000"/>
                <w:lang w:eastAsia="en-US"/>
              </w:rPr>
              <w:t xml:space="preserve">ый </w:t>
            </w:r>
            <w:r w:rsidRPr="005060A1">
              <w:rPr>
                <w:color w:val="800000"/>
                <w:lang w:eastAsia="en-US"/>
              </w:rPr>
              <w:t>участок</w:t>
            </w:r>
          </w:p>
          <w:p w:rsidR="004E1FFB" w:rsidRPr="005060A1" w:rsidRDefault="004E1FFB" w:rsidP="00236F0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 жилой дом</w:t>
            </w:r>
          </w:p>
          <w:p w:rsidR="004E1FFB" w:rsidRDefault="004E1FFB" w:rsidP="00236F05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4E1FFB" w:rsidRDefault="004E1FFB" w:rsidP="00236F05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2500</w:t>
            </w:r>
          </w:p>
          <w:p w:rsidR="004E1FFB" w:rsidRDefault="004E1FFB" w:rsidP="00236F05">
            <w:pPr>
              <w:jc w:val="center"/>
              <w:rPr>
                <w:color w:val="333333"/>
                <w:lang w:eastAsia="en-US"/>
              </w:rPr>
            </w:pPr>
          </w:p>
          <w:p w:rsidR="004E1FFB" w:rsidRDefault="004E1FFB" w:rsidP="00236F05">
            <w:pPr>
              <w:jc w:val="center"/>
              <w:rPr>
                <w:color w:val="333333"/>
                <w:lang w:eastAsia="en-US"/>
              </w:rPr>
            </w:pPr>
          </w:p>
          <w:p w:rsidR="004E1FFB" w:rsidRDefault="004E1FFB" w:rsidP="00236F05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253,02</w:t>
            </w:r>
          </w:p>
        </w:tc>
        <w:tc>
          <w:tcPr>
            <w:tcW w:w="1080" w:type="dxa"/>
          </w:tcPr>
          <w:p w:rsidR="004E1FFB" w:rsidRDefault="004E1FFB" w:rsidP="00236F05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4E1FFB" w:rsidRDefault="004E1FFB" w:rsidP="00236F05">
            <w:pPr>
              <w:jc w:val="center"/>
              <w:rPr>
                <w:color w:val="333333"/>
                <w:lang w:eastAsia="en-US"/>
              </w:rPr>
            </w:pPr>
          </w:p>
          <w:p w:rsidR="004E1FFB" w:rsidRDefault="004E1FFB" w:rsidP="00236F05">
            <w:pPr>
              <w:jc w:val="center"/>
              <w:rPr>
                <w:color w:val="333333"/>
                <w:lang w:eastAsia="en-US"/>
              </w:rPr>
            </w:pPr>
          </w:p>
          <w:p w:rsidR="004E1FFB" w:rsidRDefault="004E1FFB" w:rsidP="00236F05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4E1FFB" w:rsidRPr="005060A1" w:rsidRDefault="004E1FFB" w:rsidP="003F44FF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4E1FFB" w:rsidRDefault="004E1FFB" w:rsidP="003F44FF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2500,00</w:t>
            </w:r>
          </w:p>
        </w:tc>
        <w:tc>
          <w:tcPr>
            <w:tcW w:w="1740" w:type="dxa"/>
          </w:tcPr>
          <w:p w:rsidR="004E1FFB" w:rsidRPr="005060A1" w:rsidRDefault="004E1FFB" w:rsidP="003F44FF">
            <w:pPr>
              <w:rPr>
                <w:color w:val="800000"/>
                <w:lang w:eastAsia="en-US"/>
              </w:rPr>
            </w:pPr>
          </w:p>
        </w:tc>
      </w:tr>
      <w:tr w:rsidR="004E1FFB">
        <w:tc>
          <w:tcPr>
            <w:tcW w:w="1384" w:type="dxa"/>
          </w:tcPr>
          <w:p w:rsidR="004E1FFB" w:rsidRDefault="004E1FFB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Сын</w:t>
            </w:r>
          </w:p>
        </w:tc>
        <w:tc>
          <w:tcPr>
            <w:tcW w:w="1602" w:type="dxa"/>
          </w:tcPr>
          <w:p w:rsidR="004E1FFB" w:rsidRPr="005060A1" w:rsidRDefault="004E1FFB" w:rsidP="003F44FF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4E1FFB" w:rsidRPr="005060A1" w:rsidRDefault="004E1FFB" w:rsidP="003F44FF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4E1FFB" w:rsidRPr="005060A1" w:rsidRDefault="004E1FFB" w:rsidP="003F44FF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4E1FFB" w:rsidRPr="005060A1" w:rsidRDefault="004E1FFB" w:rsidP="003F44FF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4E1FFB" w:rsidRPr="005060A1" w:rsidRDefault="004E1FFB" w:rsidP="00236F05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4E1FFB" w:rsidRDefault="004E1FFB" w:rsidP="00236F0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r w:rsidRPr="005060A1">
              <w:rPr>
                <w:color w:val="800000"/>
                <w:lang w:eastAsia="en-US"/>
              </w:rPr>
              <w:t>Земель</w:t>
            </w:r>
            <w:r>
              <w:rPr>
                <w:color w:val="800000"/>
                <w:lang w:eastAsia="en-US"/>
              </w:rPr>
              <w:t>-</w:t>
            </w:r>
            <w:r w:rsidRPr="005060A1">
              <w:rPr>
                <w:color w:val="800000"/>
                <w:lang w:eastAsia="en-US"/>
              </w:rPr>
              <w:t>н</w:t>
            </w:r>
            <w:r>
              <w:rPr>
                <w:color w:val="800000"/>
                <w:lang w:eastAsia="en-US"/>
              </w:rPr>
              <w:t xml:space="preserve">ый </w:t>
            </w:r>
            <w:r w:rsidRPr="005060A1">
              <w:rPr>
                <w:color w:val="800000"/>
                <w:lang w:eastAsia="en-US"/>
              </w:rPr>
              <w:t>участок</w:t>
            </w:r>
          </w:p>
          <w:p w:rsidR="004E1FFB" w:rsidRPr="005060A1" w:rsidRDefault="004E1FFB" w:rsidP="00236F0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 жилой дом</w:t>
            </w:r>
          </w:p>
          <w:p w:rsidR="004E1FFB" w:rsidRDefault="004E1FFB" w:rsidP="00236F05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4E1FFB" w:rsidRDefault="004E1FFB" w:rsidP="00236F05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2500</w:t>
            </w:r>
          </w:p>
          <w:p w:rsidR="004E1FFB" w:rsidRDefault="004E1FFB" w:rsidP="00236F05">
            <w:pPr>
              <w:jc w:val="center"/>
              <w:rPr>
                <w:color w:val="333333"/>
                <w:lang w:eastAsia="en-US"/>
              </w:rPr>
            </w:pPr>
          </w:p>
          <w:p w:rsidR="004E1FFB" w:rsidRDefault="004E1FFB" w:rsidP="00236F05">
            <w:pPr>
              <w:jc w:val="center"/>
              <w:rPr>
                <w:color w:val="333333"/>
                <w:lang w:eastAsia="en-US"/>
              </w:rPr>
            </w:pPr>
          </w:p>
          <w:p w:rsidR="004E1FFB" w:rsidRDefault="004E1FFB" w:rsidP="00236F05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253,02</w:t>
            </w:r>
          </w:p>
        </w:tc>
        <w:tc>
          <w:tcPr>
            <w:tcW w:w="1080" w:type="dxa"/>
          </w:tcPr>
          <w:p w:rsidR="004E1FFB" w:rsidRDefault="004E1FFB" w:rsidP="00236F05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4E1FFB" w:rsidRDefault="004E1FFB" w:rsidP="00236F05">
            <w:pPr>
              <w:jc w:val="center"/>
              <w:rPr>
                <w:color w:val="333333"/>
                <w:lang w:eastAsia="en-US"/>
              </w:rPr>
            </w:pPr>
          </w:p>
          <w:p w:rsidR="004E1FFB" w:rsidRDefault="004E1FFB" w:rsidP="00236F05">
            <w:pPr>
              <w:jc w:val="center"/>
              <w:rPr>
                <w:color w:val="333333"/>
                <w:lang w:eastAsia="en-US"/>
              </w:rPr>
            </w:pPr>
          </w:p>
          <w:p w:rsidR="004E1FFB" w:rsidRDefault="004E1FFB" w:rsidP="00236F05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4E1FFB" w:rsidRPr="005060A1" w:rsidRDefault="004E1FFB" w:rsidP="003F44FF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4E1FFB" w:rsidRDefault="004E1FFB" w:rsidP="003F44FF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4E1FFB" w:rsidRPr="005060A1" w:rsidRDefault="004E1FFB" w:rsidP="003F44FF">
            <w:pPr>
              <w:rPr>
                <w:color w:val="800000"/>
                <w:lang w:eastAsia="en-US"/>
              </w:rPr>
            </w:pPr>
          </w:p>
        </w:tc>
      </w:tr>
    </w:tbl>
    <w:p w:rsidR="004E1FFB" w:rsidRDefault="004E1FFB" w:rsidP="004A1AFA">
      <w:pPr>
        <w:rPr>
          <w:color w:val="800000"/>
        </w:rPr>
      </w:pPr>
    </w:p>
    <w:p w:rsidR="004E1FFB" w:rsidRDefault="004E1FFB" w:rsidP="004A1AFA"/>
    <w:sectPr w:rsidR="004E1FFB" w:rsidSect="001703F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1ADF"/>
    <w:multiLevelType w:val="hybridMultilevel"/>
    <w:tmpl w:val="8272D1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FA4A7F"/>
    <w:multiLevelType w:val="hybridMultilevel"/>
    <w:tmpl w:val="5262DE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03F8"/>
    <w:rsid w:val="000F2EB6"/>
    <w:rsid w:val="001703F8"/>
    <w:rsid w:val="00181618"/>
    <w:rsid w:val="001D1558"/>
    <w:rsid w:val="00236F05"/>
    <w:rsid w:val="00312840"/>
    <w:rsid w:val="00355239"/>
    <w:rsid w:val="003D720F"/>
    <w:rsid w:val="003F44FF"/>
    <w:rsid w:val="004A1AFA"/>
    <w:rsid w:val="004C28A8"/>
    <w:rsid w:val="004C5407"/>
    <w:rsid w:val="004E1FFB"/>
    <w:rsid w:val="005060A1"/>
    <w:rsid w:val="005655CE"/>
    <w:rsid w:val="005907D4"/>
    <w:rsid w:val="0060218B"/>
    <w:rsid w:val="007A246B"/>
    <w:rsid w:val="00823D4A"/>
    <w:rsid w:val="008F0464"/>
    <w:rsid w:val="00911D59"/>
    <w:rsid w:val="00A350DB"/>
    <w:rsid w:val="00AB1AB7"/>
    <w:rsid w:val="00B8397F"/>
    <w:rsid w:val="00BE239D"/>
    <w:rsid w:val="00C34E2A"/>
    <w:rsid w:val="00C57BEE"/>
    <w:rsid w:val="00C8597C"/>
    <w:rsid w:val="00CA60E9"/>
    <w:rsid w:val="00EE0738"/>
    <w:rsid w:val="00F542A6"/>
    <w:rsid w:val="00F949DD"/>
    <w:rsid w:val="00FC2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3F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703F8"/>
    <w:pPr>
      <w:ind w:left="720"/>
    </w:pPr>
  </w:style>
  <w:style w:type="table" w:styleId="TableGrid">
    <w:name w:val="Table Grid"/>
    <w:basedOn w:val="TableNormal"/>
    <w:uiPriority w:val="99"/>
    <w:rsid w:val="001703F8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881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54</TotalTime>
  <Pages>2</Pages>
  <Words>164</Words>
  <Characters>938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2014-05-07T09:10:00Z</dcterms:created>
  <dcterms:modified xsi:type="dcterms:W3CDTF">2018-04-28T04:10:00Z</dcterms:modified>
</cp:coreProperties>
</file>